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671AA" w14:textId="50A44160" w:rsidR="00535962" w:rsidRPr="00F7167E" w:rsidRDefault="00084874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4A182CA3" wp14:editId="19AE594B">
                <wp:simplePos x="0" y="0"/>
                <wp:positionH relativeFrom="column">
                  <wp:posOffset>4307840</wp:posOffset>
                </wp:positionH>
                <wp:positionV relativeFrom="paragraph">
                  <wp:posOffset>-672465</wp:posOffset>
                </wp:positionV>
                <wp:extent cx="2115820" cy="662940"/>
                <wp:effectExtent l="12065" t="13335" r="5715" b="9525"/>
                <wp:wrapNone/>
                <wp:docPr id="13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15820" cy="6629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3CD9148" w14:textId="3C6B0847" w:rsidR="005321B1" w:rsidRPr="005321B1" w:rsidRDefault="005321B1" w:rsidP="005321B1">
                                    <w:r w:rsidRPr="005321B1">
                                      <w:rPr>
                                        <w:rStyle w:val="Style2"/>
                                      </w:rPr>
                                      <w:t>SUPBANCO-CCC-CP-202</w:t>
                                    </w:r>
                                    <w:r w:rsidR="007661C0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Pr="005321B1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084874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7661C0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</w:p>
                                </w:sdtContent>
                              </w:sdt>
                              <w:p w14:paraId="604B6034" w14:textId="77777777" w:rsidR="00051C0A" w:rsidRPr="00051C0A" w:rsidRDefault="00051C0A" w:rsidP="00051C0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6DA5FE4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182CA3" id="Group 20" o:spid="_x0000_s1026" style="position:absolute;margin-left:339.2pt;margin-top:-52.95pt;width:166.6pt;height:52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3CD9148" w14:textId="3C6B0847" w:rsidR="005321B1" w:rsidRPr="005321B1" w:rsidRDefault="005321B1" w:rsidP="005321B1">
                              <w:r w:rsidRPr="005321B1">
                                <w:rPr>
                                  <w:rStyle w:val="Style2"/>
                                </w:rPr>
                                <w:t>SUPBANCO-CCC-CP-202</w:t>
                              </w:r>
                              <w:r w:rsidR="007661C0">
                                <w:rPr>
                                  <w:rStyle w:val="Style2"/>
                                </w:rPr>
                                <w:t>2</w:t>
                              </w:r>
                              <w:r w:rsidRPr="005321B1">
                                <w:rPr>
                                  <w:rStyle w:val="Style2"/>
                                </w:rPr>
                                <w:t>-00</w:t>
                              </w:r>
                              <w:r w:rsidR="00084874">
                                <w:rPr>
                                  <w:rStyle w:val="Style2"/>
                                </w:rPr>
                                <w:t>1</w:t>
                              </w:r>
                              <w:r w:rsidR="007661C0">
                                <w:rPr>
                                  <w:rStyle w:val="Style2"/>
                                </w:rPr>
                                <w:t>5</w:t>
                              </w:r>
                            </w:p>
                          </w:sdtContent>
                        </w:sdt>
                        <w:p w14:paraId="604B6034" w14:textId="77777777" w:rsidR="00051C0A" w:rsidRPr="00051C0A" w:rsidRDefault="00051C0A" w:rsidP="00051C0A">
                          <w:pPr>
                            <w:jc w:val="center"/>
                            <w:rPr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6DA5FE4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75515E" wp14:editId="5F560987">
                <wp:simplePos x="0" y="0"/>
                <wp:positionH relativeFrom="column">
                  <wp:posOffset>-497840</wp:posOffset>
                </wp:positionH>
                <wp:positionV relativeFrom="paragraph">
                  <wp:posOffset>-554355</wp:posOffset>
                </wp:positionV>
                <wp:extent cx="1847850" cy="1078230"/>
                <wp:effectExtent l="0" t="0" r="254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78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5452CFC9" w14:textId="77777777" w:rsidR="00BC61BD" w:rsidRPr="00BC61BD" w:rsidRDefault="003E6524">
                                <w:pPr>
                                  <w:rPr>
                                    <w:lang w:val="en-US"/>
                                  </w:rPr>
                                </w:pPr>
                                <w:r w:rsidRPr="003E6524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5A22DAE" wp14:editId="49BF5C9A">
                                      <wp:extent cx="1419225" cy="695325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421380" cy="69638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75515E" id="Text Box 2" o:spid="_x0000_s1031" type="#_x0000_t202" style="position:absolute;margin-left:-39.2pt;margin-top:-43.65pt;width:145.5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5452CFC9" w14:textId="77777777" w:rsidR="00BC61BD" w:rsidRPr="00BC61BD" w:rsidRDefault="003E6524">
                          <w:pPr>
                            <w:rPr>
                              <w:lang w:val="en-US"/>
                            </w:rPr>
                          </w:pPr>
                          <w:r w:rsidRPr="003E6524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5A22DAE" wp14:editId="49BF5C9A">
                                <wp:extent cx="1419225" cy="695325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2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21380" cy="696381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BBF490E" wp14:editId="595F1F55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11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EC8081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BF490E" id="Text Box 25" o:spid="_x0000_s1032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" filled="f" stroked="f">
                <v:textbox inset="0,0,0,0">
                  <w:txbxContent>
                    <w:p w14:paraId="26EC8081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546289FB" wp14:editId="6354519A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4CB5E9B" wp14:editId="545C3FE4">
                <wp:simplePos x="0" y="0"/>
                <wp:positionH relativeFrom="column">
                  <wp:posOffset>5028565</wp:posOffset>
                </wp:positionH>
                <wp:positionV relativeFrom="paragraph">
                  <wp:posOffset>212090</wp:posOffset>
                </wp:positionV>
                <wp:extent cx="1061720" cy="252095"/>
                <wp:effectExtent l="0" t="2540" r="0" b="2540"/>
                <wp:wrapNone/>
                <wp:docPr id="10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1115C1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E7C9C" w:rsidRPr="004E7C9C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B5E9B" id="Text Box 13" o:spid="_x0000_s1033" type="#_x0000_t202" style="position:absolute;margin-left:395.95pt;margin-top:16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" filled="f" stroked="f">
                <v:textbox>
                  <w:txbxContent>
                    <w:p w14:paraId="651115C1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084874">
                        <w:fldChar w:fldCharType="begin"/>
                      </w:r>
                      <w:r w:rsidR="00084874">
                        <w:instrText xml:space="preserve"> NUMPAGES   \* MERGEFORMAT </w:instrText>
                      </w:r>
                      <w:r w:rsidR="00084874">
                        <w:fldChar w:fldCharType="separate"/>
                      </w:r>
                      <w:r w:rsidR="004E7C9C" w:rsidRPr="004E7C9C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08487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8F93C18" wp14:editId="448B55F9">
                <wp:simplePos x="0" y="0"/>
                <wp:positionH relativeFrom="column">
                  <wp:posOffset>4813300</wp:posOffset>
                </wp:positionH>
                <wp:positionV relativeFrom="paragraph">
                  <wp:posOffset>28575</wp:posOffset>
                </wp:positionV>
                <wp:extent cx="1448435" cy="278130"/>
                <wp:effectExtent l="3175" t="0" r="0" b="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8924AC" w14:textId="77777777" w:rsidR="0026335F" w:rsidRPr="0026335F" w:rsidRDefault="007661C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F93C18" id="Text Box 12" o:spid="_x0000_s1034" type="#_x0000_t202" style="position:absolute;margin-left:379pt;margin-top:2.2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" filled="f" stroked="f">
                <v:textbox>
                  <w:txbxContent>
                    <w:p w14:paraId="4F8924AC" w14:textId="77777777" w:rsidR="0026335F" w:rsidRPr="0026335F" w:rsidRDefault="0008487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7138D2E" w14:textId="3DEAFCA6" w:rsidR="00535962" w:rsidRPr="00535962" w:rsidRDefault="00084874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C83521E" wp14:editId="04C6139C">
                <wp:simplePos x="0" y="0"/>
                <wp:positionH relativeFrom="column">
                  <wp:posOffset>1278890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FA109D" w14:textId="77777777" w:rsidR="002E1412" w:rsidRPr="002E1412" w:rsidRDefault="007661C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3E6524">
                                  <w:rPr>
                                    <w:rStyle w:val="Style6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83521E" id="Text Box 16" o:spid="_x0000_s1035" type="#_x0000_t202" style="position:absolute;margin-left:100.7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" stroked="f">
                <v:textbox>
                  <w:txbxContent>
                    <w:p w14:paraId="43FA109D" w14:textId="77777777" w:rsidR="002E1412" w:rsidRPr="002E1412" w:rsidRDefault="0008487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3E6524">
                            <w:rPr>
                              <w:rStyle w:val="Style6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41BF275" w14:textId="77777777" w:rsidR="00535962" w:rsidRDefault="00535962" w:rsidP="00535962"/>
    <w:p w14:paraId="2F3136B1" w14:textId="3AE77C2B" w:rsidR="006506D0" w:rsidRDefault="00084874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4F203DE" wp14:editId="03324757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EDFA79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203DE" id="Text Box 18" o:spid="_x0000_s1036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" stroked="f">
                <v:textbox>
                  <w:txbxContent>
                    <w:p w14:paraId="4CEDFA79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0E0BE305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7910EB90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1929EEB9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78B7E8F9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2719A6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B3C7A3F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7A2A71CA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95C4758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429E9A3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06F4F6EC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EB17401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78BC3402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6724356C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3226472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09745F0E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506F5674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5A548D16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8B562E0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19F1C11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30049936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3B7668B6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489BDB85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E414925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499FE363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15E329B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6C49977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7F403C59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5E582588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6A4AE57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>9. 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26C13AF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5DFEE26D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641564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6396A93E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5E7A11E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421CBD76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639D2F3B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2029E2B2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01EA8E99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1E6D4572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610DF34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1B3DDE07" w14:textId="77777777" w:rsidTr="00044FA8">
        <w:trPr>
          <w:trHeight w:val="4637"/>
        </w:trPr>
        <w:tc>
          <w:tcPr>
            <w:tcW w:w="3269" w:type="dxa"/>
          </w:tcPr>
          <w:p w14:paraId="6F3B5CA9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535EA61F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7117CE4C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39522E0C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20BD66B1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1D195019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6F22809B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19ACBCFC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12DAE0FF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71F65B1E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13128EDA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49FF0BE6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58785410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14:paraId="2F7B81D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30300F82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3ECFCD3C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45015CED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6056B9AD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7A1E09EB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6D6F8809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6AC2B149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4"/>
      <w:footerReference w:type="default" r:id="rId15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1A66A" w14:textId="77777777"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14:paraId="776EC4D4" w14:textId="77777777"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2A36A" w14:textId="37D889F5" w:rsidR="001007E7" w:rsidRDefault="00084874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CA670D" wp14:editId="123FE247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150EE2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CA67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" filled="f" stroked="f">
              <v:textbox inset="0,0,0,0">
                <w:txbxContent>
                  <w:p w14:paraId="6F150EE2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AE00E20" wp14:editId="108AC881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73ABF67" wp14:editId="560EBC27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F405E1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40925E02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73ABF67" id="Text Box 3" o:spid="_x0000_s1039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JcVX/OEAAAAKAQAADwAAAAAAAAAAAAAAAABEBAAAZHJzL2Rv&#10;d25yZXYueG1sUEsFBgAAAAAEAAQA8wAAAFIFAAAAAA==&#10;" filled="f" stroked="f">
              <v:textbox inset="0,0,0,0">
                <w:txbxContent>
                  <w:p w14:paraId="24F405E1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40925E02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52041B35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0294AA48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C55407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D969A1B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5A2C0D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B339D" w14:textId="77777777"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14:paraId="69017DD3" w14:textId="77777777"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C7F86" w14:textId="73CA7374" w:rsidR="00051C0A" w:rsidRDefault="00084874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607E434" wp14:editId="619D8A2B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506B78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321B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5321B1" w:rsidRPr="005321B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07E43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AdCpil3QAAAAgBAAAPAAAAZHJzL2Rvd25yZXYu&#10;eG1sTI/BTsMwEETvSPyDtUjcqE2Vuk3IpkIgriAKVOLmxtskIl5HsduEv8ec4Dia0cybcju7Xpxp&#10;DJ1nhNuFAkFce9txg/D+9nSzARGiYWt6z4TwTQG21eVFaQrrJ36l8y42IpVwKAxCG+NQSBnqlpwJ&#10;Cz8QJ+/oR2dikmMj7WimVO56uVRKS2c6TgutGeihpfprd3IIH8/Hz32mXppHtxomPyvJLpeI11fz&#10;/R2ISHP8C8MvfkKHKjEd/IltED3COl9lKYqg1yCSn+ulBnFAyHQGsirl/wPVD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AdCpil3QAAAAgBAAAPAAAAAAAAAAAAAAAAAEoEAABkcnMv&#10;ZG93bnJldi54bWxQSwUGAAAAAAQABADzAAAAVAUAAAAA&#10;" filled="f" stroked="f">
              <v:textbox>
                <w:txbxContent>
                  <w:p w14:paraId="4D506B78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5321B1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084874">
                      <w:fldChar w:fldCharType="begin"/>
                    </w:r>
                    <w:r w:rsidR="00084874">
                      <w:instrText xml:space="preserve"> NUMPAGES   \* MERGEFORMAT </w:instrText>
                    </w:r>
                    <w:r w:rsidR="00084874">
                      <w:fldChar w:fldCharType="separate"/>
                    </w:r>
                    <w:r w:rsidR="005321B1" w:rsidRPr="005321B1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08487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654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51C0A"/>
    <w:rsid w:val="00084874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314023"/>
    <w:rsid w:val="00341484"/>
    <w:rsid w:val="003748DC"/>
    <w:rsid w:val="00392351"/>
    <w:rsid w:val="003E6524"/>
    <w:rsid w:val="00404131"/>
    <w:rsid w:val="0042490F"/>
    <w:rsid w:val="004379A6"/>
    <w:rsid w:val="00456C17"/>
    <w:rsid w:val="00466B9C"/>
    <w:rsid w:val="004B30DA"/>
    <w:rsid w:val="004D45A8"/>
    <w:rsid w:val="004E7C9C"/>
    <w:rsid w:val="00500DA4"/>
    <w:rsid w:val="005321B1"/>
    <w:rsid w:val="00535962"/>
    <w:rsid w:val="00544A18"/>
    <w:rsid w:val="005706D6"/>
    <w:rsid w:val="00587EC0"/>
    <w:rsid w:val="00611A07"/>
    <w:rsid w:val="0062592A"/>
    <w:rsid w:val="00643FAC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25091"/>
    <w:rsid w:val="007661C0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5AD0405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3" ma:contentTypeDescription="Create a new document." ma:contentTypeScope="" ma:versionID="9a8de090c389725517803c19707242fa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5f1151a003428abc9914d3788638b0b0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C9C6B28C-18C3-4310-BE65-D9BE40D34D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C5899F-EFDC-449A-8F7A-9A49D5C111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1EE7BD-FC04-4656-A412-9D53CCD32ABA}"/>
</file>

<file path=customXml/itemProps4.xml><?xml version="1.0" encoding="utf-8"?>
<ds:datastoreItem xmlns:ds="http://schemas.openxmlformats.org/officeDocument/2006/customXml" ds:itemID="{8A94FEBF-B0B5-4F27-A2E1-C5FB06CB523B}">
  <ds:schemaRefs>
    <ds:schemaRef ds:uri="d1207536-9e68-4e3e-aeed-b740370baf18"/>
    <ds:schemaRef ds:uri="http://schemas.microsoft.com/office/2006/metadata/properties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6d0ed0c3-5985-4eca-a33b-383541a093dd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Yudhilma Magdalena Montes de Oca Romero</cp:lastModifiedBy>
  <cp:revision>3</cp:revision>
  <cp:lastPrinted>2011-03-04T18:55:00Z</cp:lastPrinted>
  <dcterms:created xsi:type="dcterms:W3CDTF">2021-05-28T21:04:00Z</dcterms:created>
  <dcterms:modified xsi:type="dcterms:W3CDTF">2022-08-26T15:48:00Z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</Properties>
</file>